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62830AE3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4BE0" w:rsidRPr="00664BE0">
        <w:rPr>
          <w:b/>
          <w:i/>
          <w:noProof/>
          <w:sz w:val="28"/>
        </w:rPr>
        <w:t>S5-235966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0FF6F" w:rsidR="001E41F3" w:rsidRPr="00410371" w:rsidRDefault="005C04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9955AA" w:rsidR="001E41F3" w:rsidRPr="00410371" w:rsidRDefault="008E3595" w:rsidP="00FA23BE">
            <w:pPr>
              <w:pStyle w:val="CRCoverPage"/>
              <w:spacing w:after="0"/>
              <w:jc w:val="center"/>
              <w:rPr>
                <w:noProof/>
              </w:rPr>
            </w:pPr>
            <w:r w:rsidRPr="00FA23BE">
              <w:rPr>
                <w:b/>
                <w:noProof/>
                <w:sz w:val="28"/>
              </w:rPr>
              <w:t>0</w:t>
            </w:r>
            <w:r w:rsidR="00384C82" w:rsidRPr="00FA23BE">
              <w:rPr>
                <w:b/>
                <w:noProof/>
                <w:sz w:val="28"/>
              </w:rPr>
              <w:t>0</w:t>
            </w:r>
            <w:r w:rsidR="007422AF" w:rsidRPr="00FA23B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69C9E" w:rsidR="001E41F3" w:rsidRPr="00410371" w:rsidRDefault="00422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2259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E371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7422AF">
                <w:rPr>
                  <w:b/>
                  <w:noProof/>
                  <w:sz w:val="28"/>
                </w:rPr>
                <w:t>8</w:t>
              </w:r>
              <w:r w:rsidR="006455A9">
                <w:rPr>
                  <w:b/>
                  <w:noProof/>
                  <w:sz w:val="28"/>
                </w:rPr>
                <w:t>.</w:t>
              </w:r>
              <w:r w:rsidR="007422AF">
                <w:rPr>
                  <w:b/>
                  <w:noProof/>
                  <w:sz w:val="28"/>
                </w:rPr>
                <w:t>0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5546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A5672" w:rsidRPr="00DA5672">
              <w:t>API Target Network Function</w:t>
            </w:r>
            <w:r w:rsidR="00DA5672"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A8EBF" w:rsidR="001E41F3" w:rsidRDefault="00DA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Ericsson</w:t>
            </w:r>
            <w:r w:rsidR="00F35BD3">
              <w:rPr>
                <w:noProof/>
              </w:rPr>
              <w:t>,</w:t>
            </w:r>
            <w:r w:rsidR="00E453ED">
              <w:rPr>
                <w:noProof/>
              </w:rPr>
              <w:t xml:space="preserve"> </w:t>
            </w:r>
            <w:r w:rsidR="00F35BD3"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3CC9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FA23BE">
              <w:t>8</w:t>
            </w:r>
            <w:r w:rsidR="00AE5DD8">
              <w:t>-</w:t>
            </w:r>
            <w:r w:rsidR="00F35BD3">
              <w:t>0</w:t>
            </w:r>
            <w:r w:rsidR="00FA23B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F9EDA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</w:fldSimple>
            <w:r w:rsidR="001A3756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24146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8406B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606F" w:rsidRDefault="0088606F" w:rsidP="0088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B15DC" w14:textId="77777777" w:rsidR="0088606F" w:rsidRPr="00C55A3F" w:rsidRDefault="0088606F" w:rsidP="0088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A5672">
              <w:t>API Target Network Function</w:t>
            </w:r>
            <w:r>
              <w:t xml:space="preserve"> Information Element needs to contain the southbound NF the </w:t>
            </w:r>
            <w:r w:rsidRPr="00DA5672">
              <w:t>API invocation</w:t>
            </w:r>
            <w:r>
              <w:t xml:space="preserve"> is destined to, or the southbound NF the API Notification comes from. However it is not explicit which NF(s) are applicable.</w:t>
            </w:r>
          </w:p>
          <w:p w14:paraId="708AA7DE" w14:textId="6AB3A161" w:rsidR="0088606F" w:rsidRPr="00C55A3F" w:rsidRDefault="0088606F" w:rsidP="0088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606F" w:rsidRDefault="0088606F" w:rsidP="0088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606F" w:rsidRDefault="0088606F" w:rsidP="0088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171A8" w:rsidR="006C6F80" w:rsidRPr="00C138A2" w:rsidRDefault="006C6F80" w:rsidP="006C6F8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 PCF, UDM, AMF, SMF, and UPF as applicable NF for </w:t>
            </w:r>
            <w:r w:rsidRPr="00DA5672">
              <w:t>API Target Network Function</w:t>
            </w:r>
            <w:r>
              <w:t xml:space="preserve"> Information Element</w:t>
            </w:r>
            <w:r>
              <w:rPr>
                <w:noProof/>
              </w:rPr>
              <w:t xml:space="preserve">. </w:t>
            </w:r>
          </w:p>
        </w:tc>
      </w:tr>
      <w:tr w:rsidR="006C6F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6F80" w:rsidRDefault="006C6F80" w:rsidP="006C6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EFACA" w:rsidR="006C6F80" w:rsidRDefault="006C6F80" w:rsidP="006C6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southbound NFs identification for NEF charging</w:t>
            </w:r>
          </w:p>
        </w:tc>
      </w:tr>
      <w:tr w:rsidR="006C6F80" w14:paraId="034AF533" w14:textId="77777777" w:rsidTr="00547111">
        <w:tc>
          <w:tcPr>
            <w:tcW w:w="2694" w:type="dxa"/>
            <w:gridSpan w:val="2"/>
          </w:tcPr>
          <w:p w14:paraId="39D9EB5B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6F80" w:rsidRDefault="006C6F80" w:rsidP="006C6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2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7218" w:rsidRDefault="00057218" w:rsidP="00057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3E579" w:rsidR="00057218" w:rsidRDefault="00057218" w:rsidP="00057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</w:t>
            </w:r>
          </w:p>
        </w:tc>
      </w:tr>
      <w:tr w:rsidR="006C6F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6F80" w:rsidRDefault="006C6F80" w:rsidP="006C6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6F80" w:rsidRDefault="006C6F80" w:rsidP="006C6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6F80" w:rsidRDefault="006C6F80" w:rsidP="006C6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6F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6F80" w:rsidRDefault="006C6F80" w:rsidP="006C6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6C6F80" w:rsidRDefault="006C6F80" w:rsidP="006C6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6F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6F80" w:rsidRDefault="006C6F80" w:rsidP="006C6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9E96CA" w:rsidR="006C6F80" w:rsidRDefault="006C6F80" w:rsidP="006C6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</w:t>
            </w:r>
            <w:r w:rsidR="00FA23BE">
              <w:rPr>
                <w:noProof/>
              </w:rPr>
              <w:t>0484</w:t>
            </w:r>
          </w:p>
        </w:tc>
      </w:tr>
      <w:tr w:rsidR="006C6F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6C6F80" w:rsidRDefault="006C6F80" w:rsidP="006C6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C6F80" w:rsidRDefault="006C6F80" w:rsidP="006C6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2A0483F" w:rsidR="006C6F80" w:rsidRDefault="006C6F80" w:rsidP="006C6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FA23BE">
              <w:rPr>
                <w:noProof/>
              </w:rPr>
              <w:t>0949</w:t>
            </w:r>
          </w:p>
        </w:tc>
      </w:tr>
      <w:tr w:rsidR="006C6F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6F80" w:rsidRDefault="006C6F80" w:rsidP="006C6F80">
            <w:pPr>
              <w:pStyle w:val="CRCoverPage"/>
              <w:spacing w:after="0"/>
              <w:rPr>
                <w:noProof/>
              </w:rPr>
            </w:pPr>
          </w:p>
        </w:tc>
      </w:tr>
      <w:tr w:rsidR="006C6F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6F80" w:rsidRDefault="006C6F80" w:rsidP="006C6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6F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6F80" w:rsidRPr="008863B9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6F80" w:rsidRPr="008863B9" w:rsidRDefault="006C6F80" w:rsidP="006C6F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6F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CC9E5A" w:rsidR="006C6F80" w:rsidRDefault="00664BE0" w:rsidP="006C6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664BE0">
              <w:rPr>
                <w:noProof/>
              </w:rPr>
              <w:t>S5-235147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3ED35D0B" w14:textId="77777777" w:rsidR="00CE6869" w:rsidRPr="00BD6F46" w:rsidRDefault="00CE6869" w:rsidP="00CE6869">
      <w:pPr>
        <w:pStyle w:val="PL"/>
      </w:pPr>
      <w:bookmarkStart w:id="2" w:name="_Hlk140748239"/>
      <w:bookmarkStart w:id="3" w:name="_Toc105681812"/>
    </w:p>
    <w:bookmarkEnd w:id="2"/>
    <w:p w14:paraId="43D03929" w14:textId="77777777" w:rsidR="00422593" w:rsidRPr="009514A7" w:rsidRDefault="00422593" w:rsidP="00422593">
      <w:pPr>
        <w:pStyle w:val="Heading5"/>
        <w:rPr>
          <w:lang w:bidi="ar-IQ"/>
        </w:rPr>
      </w:pPr>
      <w:r w:rsidRPr="009514A7">
        <w:rPr>
          <w:lang w:bidi="ar-IQ"/>
        </w:rPr>
        <w:lastRenderedPageBreak/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 xml:space="preserve">Information </w:t>
      </w:r>
    </w:p>
    <w:p w14:paraId="262DACD8" w14:textId="77777777" w:rsidR="00422593" w:rsidRPr="009514A7" w:rsidRDefault="00422593" w:rsidP="00422593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414C90DE" w14:textId="77777777" w:rsidR="00422593" w:rsidRPr="009514A7" w:rsidRDefault="00422593" w:rsidP="00422593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422593" w:rsidRPr="009514A7" w14:paraId="26B15EA9" w14:textId="77777777" w:rsidTr="00EB1BEF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315E698B" w14:textId="77777777" w:rsidR="00422593" w:rsidRPr="009514A7" w:rsidRDefault="00422593" w:rsidP="00EB1BEF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0E03CB9F" w14:textId="77777777" w:rsidR="00422593" w:rsidRPr="009514A7" w:rsidRDefault="00422593" w:rsidP="00EB1BEF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42A7493C" w14:textId="77777777" w:rsidR="00422593" w:rsidRPr="009514A7" w:rsidRDefault="00422593" w:rsidP="00EB1BEF">
            <w:pPr>
              <w:pStyle w:val="TAH"/>
            </w:pPr>
            <w:r w:rsidRPr="009514A7">
              <w:t>Description</w:t>
            </w:r>
          </w:p>
        </w:tc>
      </w:tr>
      <w:tr w:rsidR="00422593" w:rsidRPr="009514A7" w14:paraId="743D3BBB" w14:textId="77777777" w:rsidTr="00EB1BE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7D894764" w14:textId="77777777" w:rsidR="00422593" w:rsidRPr="009514A7" w:rsidRDefault="00422593" w:rsidP="00EB1BEF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1684CAE8" w14:textId="77777777" w:rsidR="00422593" w:rsidRPr="009514A7" w:rsidRDefault="00422593" w:rsidP="00EB1BEF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7F68D841" w14:textId="77777777" w:rsidR="00422593" w:rsidRPr="009514A7" w:rsidRDefault="00422593" w:rsidP="00EB1BEF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422593" w:rsidRPr="009514A7" w14:paraId="6218B5A4" w14:textId="77777777" w:rsidTr="00EB1BE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C297A87" w14:textId="77777777" w:rsidR="00422593" w:rsidRPr="009514A7" w:rsidRDefault="00422593" w:rsidP="00EB1B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0E4E8827" w14:textId="77777777" w:rsidR="00422593" w:rsidRPr="009514A7" w:rsidRDefault="00422593" w:rsidP="00EB1BEF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75CA046D" w14:textId="77777777" w:rsidR="00422593" w:rsidRPr="009514A7" w:rsidRDefault="00422593" w:rsidP="00EB1BEF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422593" w:rsidRPr="009514A7" w14:paraId="1778DC36" w14:textId="77777777" w:rsidTr="00EB1BE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8FD5215" w14:textId="77777777" w:rsidR="00422593" w:rsidRPr="009514A7" w:rsidRDefault="00422593" w:rsidP="00EB1B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5942D2FC" w14:textId="77777777" w:rsidR="00422593" w:rsidRPr="009514A7" w:rsidRDefault="00422593" w:rsidP="00EB1BEF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73A4E1D7" w14:textId="77777777" w:rsidR="00422593" w:rsidRPr="009514A7" w:rsidRDefault="00422593" w:rsidP="00EB1BEF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422593" w:rsidRPr="009514A7" w14:paraId="01AD8896" w14:textId="77777777" w:rsidTr="00EB1BE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12A4B4B3" w14:textId="77777777" w:rsidR="00422593" w:rsidRDefault="00422593" w:rsidP="00EB1B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53B4E987" w14:textId="77777777" w:rsidR="00422593" w:rsidRPr="009A6B40" w:rsidRDefault="00422593" w:rsidP="00EB1BEF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5E6FCA37" w14:textId="77777777" w:rsidR="00422593" w:rsidRPr="009514A7" w:rsidRDefault="00422593" w:rsidP="00EB1BE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422593" w:rsidRPr="009514A7" w14:paraId="3B735501" w14:textId="77777777" w:rsidTr="00EB1BE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57B" w14:textId="77777777" w:rsidR="00422593" w:rsidRPr="009514A7" w:rsidRDefault="00422593" w:rsidP="00EB1BEF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B939" w14:textId="77777777" w:rsidR="00422593" w:rsidRPr="009514A7" w:rsidRDefault="00422593" w:rsidP="00EB1BE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7BBA" w14:textId="77777777" w:rsidR="00422593" w:rsidRPr="009514A7" w:rsidRDefault="00422593" w:rsidP="00EB1BEF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422593" w:rsidRPr="009514A7" w14:paraId="7D74E6D9" w14:textId="77777777" w:rsidTr="00EB1BE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750" w14:textId="77777777" w:rsidR="00422593" w:rsidRPr="009514A7" w:rsidRDefault="00422593" w:rsidP="00EB1BEF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EAA3" w14:textId="77777777" w:rsidR="00422593" w:rsidRPr="009514A7" w:rsidRDefault="00422593" w:rsidP="00EB1BEF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2922" w14:textId="169E8E7F" w:rsidR="00422593" w:rsidRPr="009514A7" w:rsidRDefault="00422593" w:rsidP="00EB1BEF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ins w:id="4" w:author="MATRIXX Software 1" w:date="2023-08-24T01:07:00Z">
              <w:r>
                <w:rPr>
                  <w:rFonts w:cs="Arial"/>
                  <w:szCs w:val="18"/>
                  <w:lang w:eastAsia="zh-CN" w:bidi="ar-IQ"/>
                </w:rPr>
                <w:t xml:space="preserve">: e.g. </w:t>
              </w:r>
              <w:r>
                <w:rPr>
                  <w:noProof/>
                </w:rPr>
                <w:t>PCF, UDM, AMF, SMF, UPF</w:t>
              </w:r>
            </w:ins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422593" w:rsidRPr="009514A7" w14:paraId="7D82F2B6" w14:textId="77777777" w:rsidTr="00EB1BE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0972" w14:textId="77777777" w:rsidR="00422593" w:rsidRPr="009514A7" w:rsidRDefault="00422593" w:rsidP="00EB1BEF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2292" w14:textId="77777777" w:rsidR="00422593" w:rsidRPr="009514A7" w:rsidRDefault="00422593" w:rsidP="00EB1BEF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11CE" w14:textId="77777777" w:rsidR="00422593" w:rsidRPr="009514A7" w:rsidRDefault="00422593" w:rsidP="00EB1BEF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422593" w:rsidRPr="009514A7" w14:paraId="799F883B" w14:textId="77777777" w:rsidTr="00EB1BE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1918" w14:textId="77777777" w:rsidR="00422593" w:rsidRPr="000774B5" w:rsidRDefault="00422593" w:rsidP="00EB1BEF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73A1" w14:textId="77777777" w:rsidR="00422593" w:rsidRPr="009514A7" w:rsidRDefault="00422593" w:rsidP="00EB1BE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AD06" w14:textId="77777777" w:rsidR="00422593" w:rsidRPr="009514A7" w:rsidRDefault="00422593" w:rsidP="00EB1BEF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422593" w:rsidRPr="009514A7" w14:paraId="4D247FDA" w14:textId="77777777" w:rsidTr="00EB1BE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4374" w14:textId="77777777" w:rsidR="00422593" w:rsidRDefault="00422593" w:rsidP="00EB1BEF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BB70" w14:textId="77777777" w:rsidR="00422593" w:rsidRDefault="00422593" w:rsidP="00EB1BEF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B318" w14:textId="77777777" w:rsidR="00422593" w:rsidRPr="003A122F" w:rsidRDefault="00422593" w:rsidP="00EB1BEF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422593" w:rsidRPr="009514A7" w14:paraId="562AC071" w14:textId="77777777" w:rsidTr="00EB1BE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A9C3" w14:textId="77777777" w:rsidR="00422593" w:rsidRPr="009514A7" w:rsidRDefault="00422593" w:rsidP="00EB1BEF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4FF9" w14:textId="77777777" w:rsidR="00422593" w:rsidRPr="009514A7" w:rsidRDefault="00422593" w:rsidP="00EB1BE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46D" w14:textId="77777777" w:rsidR="00422593" w:rsidRPr="009514A7" w:rsidRDefault="00422593" w:rsidP="00EB1BEF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422593" w:rsidRPr="009514A7" w14:paraId="435A3566" w14:textId="77777777" w:rsidTr="00EB1BE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81FF" w14:textId="77777777" w:rsidR="00422593" w:rsidRPr="009514A7" w:rsidRDefault="00422593" w:rsidP="00EB1BEF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F066" w14:textId="77777777" w:rsidR="00422593" w:rsidRPr="009514A7" w:rsidRDefault="00422593" w:rsidP="00EB1BE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DF3" w14:textId="77777777" w:rsidR="00422593" w:rsidRPr="009514A7" w:rsidRDefault="00422593" w:rsidP="00EB1BEF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76BF66E3" w14:textId="77777777" w:rsidR="00422593" w:rsidRDefault="00422593" w:rsidP="00422593">
      <w:pPr>
        <w:pStyle w:val="EditorsNote"/>
        <w:rPr>
          <w:lang w:eastAsia="zh-CN"/>
        </w:rPr>
      </w:pPr>
    </w:p>
    <w:p w14:paraId="27DB14B1" w14:textId="77777777" w:rsidR="00422593" w:rsidRPr="00633EFB" w:rsidRDefault="00422593" w:rsidP="00422593">
      <w:pPr>
        <w:rPr>
          <w:lang w:val="x-none"/>
        </w:rPr>
      </w:pPr>
    </w:p>
    <w:p w14:paraId="390FB948" w14:textId="77777777" w:rsidR="00313AC9" w:rsidRPr="00633EFB" w:rsidRDefault="00313AC9" w:rsidP="00313AC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313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14:paraId="0BBCC106" w14:textId="237047C9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B15C" w14:textId="77777777" w:rsidR="00026E0D" w:rsidRDefault="00026E0D">
      <w:r>
        <w:separator/>
      </w:r>
    </w:p>
  </w:endnote>
  <w:endnote w:type="continuationSeparator" w:id="0">
    <w:p w14:paraId="100797DC" w14:textId="77777777" w:rsidR="00026E0D" w:rsidRDefault="00026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FDEBE" w14:textId="77777777" w:rsidR="00026E0D" w:rsidRDefault="00026E0D">
      <w:r>
        <w:separator/>
      </w:r>
    </w:p>
  </w:footnote>
  <w:footnote w:type="continuationSeparator" w:id="0">
    <w:p w14:paraId="034F3CD7" w14:textId="77777777" w:rsidR="00026E0D" w:rsidRDefault="00026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725763372">
    <w:abstractNumId w:val="39"/>
  </w:num>
  <w:num w:numId="30" w16cid:durableId="1590197071">
    <w:abstractNumId w:val="33"/>
  </w:num>
  <w:num w:numId="31" w16cid:durableId="1769810546">
    <w:abstractNumId w:val="17"/>
  </w:num>
  <w:num w:numId="32" w16cid:durableId="168832405">
    <w:abstractNumId w:val="28"/>
  </w:num>
  <w:num w:numId="33" w16cid:durableId="1865943803">
    <w:abstractNumId w:val="27"/>
  </w:num>
  <w:num w:numId="34" w16cid:durableId="2057469002">
    <w:abstractNumId w:val="13"/>
  </w:num>
  <w:num w:numId="35" w16cid:durableId="147092379">
    <w:abstractNumId w:val="16"/>
  </w:num>
  <w:num w:numId="36" w16cid:durableId="1402560467">
    <w:abstractNumId w:val="40"/>
  </w:num>
  <w:num w:numId="37" w16cid:durableId="1514223588">
    <w:abstractNumId w:val="32"/>
  </w:num>
  <w:num w:numId="38" w16cid:durableId="1441415311">
    <w:abstractNumId w:val="37"/>
  </w:num>
  <w:num w:numId="39" w16cid:durableId="1666200036">
    <w:abstractNumId w:val="20"/>
  </w:num>
  <w:num w:numId="40" w16cid:durableId="1197474075">
    <w:abstractNumId w:val="31"/>
  </w:num>
  <w:num w:numId="41" w16cid:durableId="585530862">
    <w:abstractNumId w:val="24"/>
  </w:num>
  <w:num w:numId="42" w16cid:durableId="155230308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6E0D"/>
    <w:rsid w:val="00057218"/>
    <w:rsid w:val="00074865"/>
    <w:rsid w:val="000A6394"/>
    <w:rsid w:val="000B3A6D"/>
    <w:rsid w:val="000B7FED"/>
    <w:rsid w:val="000C038A"/>
    <w:rsid w:val="000C6598"/>
    <w:rsid w:val="000D44B3"/>
    <w:rsid w:val="000D553B"/>
    <w:rsid w:val="000E014D"/>
    <w:rsid w:val="000E2A0B"/>
    <w:rsid w:val="000F1875"/>
    <w:rsid w:val="00145D43"/>
    <w:rsid w:val="001644C3"/>
    <w:rsid w:val="001715C4"/>
    <w:rsid w:val="0017248D"/>
    <w:rsid w:val="00192C46"/>
    <w:rsid w:val="001A08B3"/>
    <w:rsid w:val="001A3756"/>
    <w:rsid w:val="001A7B60"/>
    <w:rsid w:val="001B52F0"/>
    <w:rsid w:val="001B7A65"/>
    <w:rsid w:val="001D485B"/>
    <w:rsid w:val="001E293E"/>
    <w:rsid w:val="001E41F3"/>
    <w:rsid w:val="00206D1C"/>
    <w:rsid w:val="0023221A"/>
    <w:rsid w:val="0026004D"/>
    <w:rsid w:val="002640DD"/>
    <w:rsid w:val="00275D12"/>
    <w:rsid w:val="00284FEB"/>
    <w:rsid w:val="002860C4"/>
    <w:rsid w:val="002B5741"/>
    <w:rsid w:val="002E3E2E"/>
    <w:rsid w:val="002E472E"/>
    <w:rsid w:val="002F44CD"/>
    <w:rsid w:val="002F5BEA"/>
    <w:rsid w:val="00305409"/>
    <w:rsid w:val="003062AB"/>
    <w:rsid w:val="00313AC9"/>
    <w:rsid w:val="0034086C"/>
    <w:rsid w:val="0034108E"/>
    <w:rsid w:val="003609EF"/>
    <w:rsid w:val="0036231A"/>
    <w:rsid w:val="00374DD4"/>
    <w:rsid w:val="00384C82"/>
    <w:rsid w:val="003A49CB"/>
    <w:rsid w:val="003D1058"/>
    <w:rsid w:val="003E1A36"/>
    <w:rsid w:val="00410371"/>
    <w:rsid w:val="00422593"/>
    <w:rsid w:val="004242F1"/>
    <w:rsid w:val="00444F98"/>
    <w:rsid w:val="00455622"/>
    <w:rsid w:val="004A52C6"/>
    <w:rsid w:val="004B75B7"/>
    <w:rsid w:val="004C576D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A49CF"/>
    <w:rsid w:val="005A79AA"/>
    <w:rsid w:val="005C049A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4BE0"/>
    <w:rsid w:val="00665C47"/>
    <w:rsid w:val="0068622F"/>
    <w:rsid w:val="006902DE"/>
    <w:rsid w:val="00695808"/>
    <w:rsid w:val="006B46FB"/>
    <w:rsid w:val="006C2A7F"/>
    <w:rsid w:val="006C6F80"/>
    <w:rsid w:val="006E21FB"/>
    <w:rsid w:val="00711849"/>
    <w:rsid w:val="00717B03"/>
    <w:rsid w:val="007240BF"/>
    <w:rsid w:val="00731774"/>
    <w:rsid w:val="007422AF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05667"/>
    <w:rsid w:val="008269FB"/>
    <w:rsid w:val="008279FA"/>
    <w:rsid w:val="00835407"/>
    <w:rsid w:val="008406BF"/>
    <w:rsid w:val="008556D0"/>
    <w:rsid w:val="008626E7"/>
    <w:rsid w:val="00870EE7"/>
    <w:rsid w:val="00880A55"/>
    <w:rsid w:val="0088606F"/>
    <w:rsid w:val="008863B9"/>
    <w:rsid w:val="00886872"/>
    <w:rsid w:val="008A45A6"/>
    <w:rsid w:val="008B7764"/>
    <w:rsid w:val="008C2990"/>
    <w:rsid w:val="008D39FE"/>
    <w:rsid w:val="008E3595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1764B"/>
    <w:rsid w:val="00B258BB"/>
    <w:rsid w:val="00B415CD"/>
    <w:rsid w:val="00B611D6"/>
    <w:rsid w:val="00B67B97"/>
    <w:rsid w:val="00B722D8"/>
    <w:rsid w:val="00B75F83"/>
    <w:rsid w:val="00B81358"/>
    <w:rsid w:val="00B91223"/>
    <w:rsid w:val="00B968C8"/>
    <w:rsid w:val="00BA3EC5"/>
    <w:rsid w:val="00BA51D9"/>
    <w:rsid w:val="00BB1C91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5A3F"/>
    <w:rsid w:val="00C66BA2"/>
    <w:rsid w:val="00C95985"/>
    <w:rsid w:val="00CC5026"/>
    <w:rsid w:val="00CC68D0"/>
    <w:rsid w:val="00CE2E25"/>
    <w:rsid w:val="00CE6869"/>
    <w:rsid w:val="00CF5C18"/>
    <w:rsid w:val="00D03F9A"/>
    <w:rsid w:val="00D06D51"/>
    <w:rsid w:val="00D22B2B"/>
    <w:rsid w:val="00D24991"/>
    <w:rsid w:val="00D25DA9"/>
    <w:rsid w:val="00D33518"/>
    <w:rsid w:val="00D43A74"/>
    <w:rsid w:val="00D50255"/>
    <w:rsid w:val="00D5183A"/>
    <w:rsid w:val="00D66520"/>
    <w:rsid w:val="00DA256B"/>
    <w:rsid w:val="00DA5672"/>
    <w:rsid w:val="00DD43B1"/>
    <w:rsid w:val="00DE34CF"/>
    <w:rsid w:val="00E054E2"/>
    <w:rsid w:val="00E13F3D"/>
    <w:rsid w:val="00E16BCC"/>
    <w:rsid w:val="00E21203"/>
    <w:rsid w:val="00E34898"/>
    <w:rsid w:val="00E453ED"/>
    <w:rsid w:val="00EA1E4C"/>
    <w:rsid w:val="00EB09B7"/>
    <w:rsid w:val="00EE7D7C"/>
    <w:rsid w:val="00F12BC6"/>
    <w:rsid w:val="00F25D98"/>
    <w:rsid w:val="00F300FB"/>
    <w:rsid w:val="00F30D2A"/>
    <w:rsid w:val="00F35BD3"/>
    <w:rsid w:val="00F53069"/>
    <w:rsid w:val="00F83F5C"/>
    <w:rsid w:val="00FA23BE"/>
    <w:rsid w:val="00FA3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B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E6869"/>
    <w:rPr>
      <w:rFonts w:eastAsia="SimSun"/>
    </w:rPr>
  </w:style>
  <w:style w:type="paragraph" w:customStyle="1" w:styleId="Guidance">
    <w:name w:val="Guidance"/>
    <w:basedOn w:val="Normal"/>
    <w:rsid w:val="00CE6869"/>
    <w:rPr>
      <w:rFonts w:eastAsia="SimSun"/>
      <w:i/>
      <w:color w:val="0000FF"/>
    </w:rPr>
  </w:style>
  <w:style w:type="character" w:customStyle="1" w:styleId="4Char">
    <w:name w:val="标题 4 Char"/>
    <w:locked/>
    <w:rsid w:val="00CE686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E686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E686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CE6869"/>
  </w:style>
  <w:style w:type="paragraph" w:customStyle="1" w:styleId="Reference">
    <w:name w:val="Reference"/>
    <w:basedOn w:val="Normal"/>
    <w:rsid w:val="00CE68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E686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E686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E686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E6869"/>
  </w:style>
  <w:style w:type="character" w:customStyle="1" w:styleId="PLChar">
    <w:name w:val="PL Char"/>
    <w:link w:val="PL"/>
    <w:qFormat/>
    <w:rsid w:val="00CE686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CE686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CE6869"/>
  </w:style>
  <w:style w:type="character" w:customStyle="1" w:styleId="spellingerror">
    <w:name w:val="spellingerror"/>
    <w:qFormat/>
    <w:rsid w:val="00CE6869"/>
  </w:style>
  <w:style w:type="character" w:customStyle="1" w:styleId="eop">
    <w:name w:val="eop"/>
    <w:qFormat/>
    <w:rsid w:val="00CE6869"/>
  </w:style>
  <w:style w:type="paragraph" w:customStyle="1" w:styleId="paragraph">
    <w:name w:val="paragraph"/>
    <w:basedOn w:val="Normal"/>
    <w:qFormat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CE68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E6869"/>
  </w:style>
  <w:style w:type="character" w:styleId="Emphasis">
    <w:name w:val="Emphasis"/>
    <w:uiPriority w:val="20"/>
    <w:qFormat/>
    <w:rsid w:val="00CE6869"/>
    <w:rPr>
      <w:i/>
      <w:iCs/>
    </w:rPr>
  </w:style>
  <w:style w:type="paragraph" w:customStyle="1" w:styleId="Default">
    <w:name w:val="Default"/>
    <w:rsid w:val="00CE686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E6869"/>
  </w:style>
  <w:style w:type="table" w:styleId="TableGrid">
    <w:name w:val="Table Grid"/>
    <w:basedOn w:val="TableNormal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CE686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E686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CE686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CE686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E686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E6869"/>
  </w:style>
  <w:style w:type="character" w:customStyle="1" w:styleId="line">
    <w:name w:val="line"/>
    <w:rsid w:val="00CE6869"/>
  </w:style>
  <w:style w:type="paragraph" w:customStyle="1" w:styleId="TableText">
    <w:name w:val="Table Text"/>
    <w:basedOn w:val="Normal"/>
    <w:link w:val="TableTextChar"/>
    <w:uiPriority w:val="19"/>
    <w:qFormat/>
    <w:rsid w:val="00CE686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E686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CE6869"/>
  </w:style>
  <w:style w:type="character" w:customStyle="1" w:styleId="HTMLPreformattedChar1">
    <w:name w:val="HTML Preformatted Char1"/>
    <w:uiPriority w:val="99"/>
    <w:semiHidden/>
    <w:rsid w:val="00CE686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CE686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CE686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CE6869"/>
  </w:style>
  <w:style w:type="table" w:customStyle="1" w:styleId="TableGrid2">
    <w:name w:val="Table Grid2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CE686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E686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CE6869"/>
  </w:style>
  <w:style w:type="table" w:customStyle="1" w:styleId="TableGrid3">
    <w:name w:val="Table Grid3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E6869"/>
    <w:rPr>
      <w:lang w:eastAsia="en-US"/>
    </w:rPr>
  </w:style>
  <w:style w:type="table" w:customStyle="1" w:styleId="20">
    <w:name w:val="网格型2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CE6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1900-01-01T06:00:00Z</cp:lastPrinted>
  <dcterms:created xsi:type="dcterms:W3CDTF">2023-08-25T06:45:00Z</dcterms:created>
  <dcterms:modified xsi:type="dcterms:W3CDTF">2023-08-25T06:45:00Z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